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Bootle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Bootle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Bootle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Bootle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Bootle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Bootle are estimated to have a score of 1-2 on the PGSI (low-risk gambling), whilst </w:t>
      </w:r>
      <w:r w:rsidRPr="00773DF7">
        <w:rPr>
          <w:rFonts w:ascii="Libre Franklin Light" w:hAnsi="Libre Franklin Light" w:cs="Calibri Light"/>
          <w:b/>
          <w:bCs/>
          <w:color w:val="C45911" w:themeColor="accent2" w:themeShade="BF"/>
        </w:rPr>
        <w:t xml:space="preserve">4.7%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50.9% </w:t>
      </w:r>
      <w:r w:rsidRPr="004747BF">
        <w:rPr>
          <w:rFonts w:ascii="Libre Franklin Light" w:eastAsia="Times New Roman" w:hAnsi="Libre Franklin Light" w:cs="Calibri Light"/>
        </w:rPr>
        <w:t xml:space="preserve">of those respondents classified as PGSI 8+ in Bootle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Bootle is estimated to be </w:t>
      </w:r>
      <w:r w:rsidRPr="00773DF7">
        <w:rPr>
          <w:rFonts w:ascii="Libre Franklin Light" w:eastAsia="Times New Roman" w:hAnsi="Libre Franklin Light" w:cs="Calibri Light"/>
          <w:b/>
          <w:bCs/>
          <w:color w:val="C45911" w:themeColor="accent2" w:themeShade="BF"/>
        </w:rPr>
        <w:t xml:space="preserve">£3,337,415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Bootle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17.5%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Bootle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Bootle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Bootle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ootl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Bootle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ootl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Bootle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Bootle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ootl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Bootle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13.3%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16.7%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Bootle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Bootle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67.3%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Bootle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Bootle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Bootle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£3,337,415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Bootle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£54,361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£1,124,216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£80,535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£22,650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£41,526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£2,014,127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£3,337,415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Bootle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Bootle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Bootle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Bootle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Bootle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Bootle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64.8%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Bootle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Bootle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25.4%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Bootle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Bootle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Bootle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64.8%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Bootle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977DF73-B76F-490D-9BA1-D89021A669D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